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9361C" w14:textId="77777777" w:rsidR="00D56585" w:rsidRDefault="00D56585" w:rsidP="00D5658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BOSTON</w:t>
      </w:r>
      <w:r>
        <w:rPr>
          <w:rFonts w:cs="Times New Roman"/>
          <w:szCs w:val="24"/>
        </w:rPr>
        <w:t xml:space="preserve">      (fl.1446)</w:t>
      </w:r>
    </w:p>
    <w:p w14:paraId="62CDC296" w14:textId="77777777" w:rsidR="00D56585" w:rsidRDefault="00D56585" w:rsidP="00D5658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 Mercer.</w:t>
      </w:r>
    </w:p>
    <w:p w14:paraId="0AAEDC59" w14:textId="77777777" w:rsidR="00D56585" w:rsidRDefault="00D56585" w:rsidP="00D56585">
      <w:pPr>
        <w:pStyle w:val="NoSpacing"/>
        <w:jc w:val="both"/>
        <w:rPr>
          <w:rFonts w:cs="Times New Roman"/>
          <w:szCs w:val="24"/>
        </w:rPr>
      </w:pPr>
    </w:p>
    <w:p w14:paraId="7147EC5D" w14:textId="77777777" w:rsidR="00D56585" w:rsidRDefault="00D56585" w:rsidP="00D56585">
      <w:pPr>
        <w:pStyle w:val="NoSpacing"/>
        <w:jc w:val="both"/>
        <w:rPr>
          <w:rFonts w:cs="Times New Roman"/>
          <w:szCs w:val="24"/>
        </w:rPr>
      </w:pPr>
    </w:p>
    <w:p w14:paraId="6F43A82A" w14:textId="77777777" w:rsidR="00D56585" w:rsidRDefault="00D56585" w:rsidP="00D5658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 xml:space="preserve">He made a plaint of debt against John Mayster(q.v.) and William </w:t>
      </w:r>
      <w:proofErr w:type="spellStart"/>
      <w:r>
        <w:rPr>
          <w:rFonts w:cs="Times New Roman"/>
          <w:szCs w:val="24"/>
        </w:rPr>
        <w:t>Brasyer</w:t>
      </w:r>
      <w:proofErr w:type="spellEnd"/>
      <w:r>
        <w:rPr>
          <w:rFonts w:cs="Times New Roman"/>
          <w:szCs w:val="24"/>
        </w:rPr>
        <w:t>(q.v.),</w:t>
      </w:r>
    </w:p>
    <w:p w14:paraId="1197412E" w14:textId="77777777" w:rsidR="00D56585" w:rsidRDefault="00D56585" w:rsidP="00D5658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both of Lewes, Sussex, and both brasiers.</w:t>
      </w:r>
    </w:p>
    <w:p w14:paraId="72AC472B" w14:textId="77777777" w:rsidR="00D56585" w:rsidRDefault="00D56585" w:rsidP="00D5658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F7DF8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56332512" w14:textId="77777777" w:rsidR="00D56585" w:rsidRDefault="00D56585" w:rsidP="00D56585">
      <w:pPr>
        <w:pStyle w:val="NoSpacing"/>
        <w:jc w:val="both"/>
        <w:rPr>
          <w:rFonts w:cs="Times New Roman"/>
          <w:szCs w:val="24"/>
        </w:rPr>
      </w:pPr>
    </w:p>
    <w:p w14:paraId="03220579" w14:textId="77777777" w:rsidR="00D56585" w:rsidRDefault="00D56585" w:rsidP="00D56585">
      <w:pPr>
        <w:pStyle w:val="NoSpacing"/>
        <w:jc w:val="both"/>
        <w:rPr>
          <w:rFonts w:cs="Times New Roman"/>
          <w:szCs w:val="24"/>
        </w:rPr>
      </w:pPr>
    </w:p>
    <w:p w14:paraId="33BF7C1B" w14:textId="4B38B5F1" w:rsidR="00BA00AB" w:rsidRPr="00EB3209" w:rsidRDefault="00D56585" w:rsidP="00D5658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November 2023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678F8" w14:textId="77777777" w:rsidR="00D56585" w:rsidRDefault="00D56585" w:rsidP="009139A6">
      <w:r>
        <w:separator/>
      </w:r>
    </w:p>
  </w:endnote>
  <w:endnote w:type="continuationSeparator" w:id="0">
    <w:p w14:paraId="5119AB07" w14:textId="77777777" w:rsidR="00D56585" w:rsidRDefault="00D565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27F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250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99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8D70C" w14:textId="77777777" w:rsidR="00D56585" w:rsidRDefault="00D56585" w:rsidP="009139A6">
      <w:r>
        <w:separator/>
      </w:r>
    </w:p>
  </w:footnote>
  <w:footnote w:type="continuationSeparator" w:id="0">
    <w:p w14:paraId="0876FF07" w14:textId="77777777" w:rsidR="00D56585" w:rsidRDefault="00D565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EA9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9E6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08B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58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5658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6A71"/>
  <w15:chartTrackingRefBased/>
  <w15:docId w15:val="{FDFDE8C9-769F-4126-A815-F010984B0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565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2023-11-16T15:30:00Z</dcterms:created>
  <dcterms:modified xsi:type="dcterms:W3CDTF">2023-11-16T15:30:00Z</dcterms:modified>
</cp:coreProperties>
</file>